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AB65F0" w14:textId="77777777" w:rsidR="00FB2C68" w:rsidRDefault="00000000">
      <w:pPr>
        <w:pStyle w:val="Betreff"/>
      </w:pPr>
      <w:r>
        <w:t>Betreff</w:t>
      </w:r>
    </w:p>
    <w:p w14:paraId="7C7285C5" w14:textId="77777777" w:rsidR="00FB2C68" w:rsidRDefault="00FB2C68">
      <w:pPr>
        <w:pStyle w:val="Text"/>
      </w:pPr>
    </w:p>
    <w:p w14:paraId="5082D1BF" w14:textId="77777777" w:rsidR="00FB2C68" w:rsidRDefault="00000000">
      <w:pPr>
        <w:pStyle w:val="Text"/>
      </w:pPr>
      <w:r>
        <w:rPr>
          <w:rFonts w:eastAsia="Arial Unicode MS" w:cs="Arial Unicode MS"/>
        </w:rPr>
        <w:t>Sehr geehrte Damen und Herren,</w:t>
      </w:r>
    </w:p>
    <w:p w14:paraId="45B57DE7" w14:textId="77777777" w:rsidR="00FB2C68" w:rsidRDefault="00FB2C68">
      <w:pPr>
        <w:pStyle w:val="Text"/>
      </w:pPr>
    </w:p>
    <w:p w14:paraId="5EABE7E0" w14:textId="77777777" w:rsidR="00FB2C68" w:rsidRPr="00024094" w:rsidRDefault="00000000">
      <w:pPr>
        <w:pStyle w:val="Text"/>
        <w:rPr>
          <w:lang w:val="en-US"/>
        </w:rPr>
      </w:pPr>
      <w:r w:rsidRPr="00024094">
        <w:rPr>
          <w:rFonts w:eastAsia="Arial Unicode MS" w:cs="Arial Unicode MS"/>
          <w:lang w:val="en-US"/>
        </w:rPr>
        <w:t>Hent harunt ut quat a int rempos etum et optatet ipsunt escitib usdandae ra custotam que molorit accum rempor rat eatur, officimo de venditi nimagnientia cor min eum quid eum haribearume expla pori ullendit offictae ium landign ihicil excesen emoloribus.</w:t>
      </w:r>
    </w:p>
    <w:p w14:paraId="03EB57DE" w14:textId="77777777" w:rsidR="00FB2C68" w:rsidRPr="00024094" w:rsidRDefault="00FB2C68">
      <w:pPr>
        <w:pStyle w:val="Text"/>
        <w:rPr>
          <w:lang w:val="en-US"/>
        </w:rPr>
      </w:pPr>
    </w:p>
    <w:p w14:paraId="76968ACE" w14:textId="77777777" w:rsidR="00FB2C68" w:rsidRPr="00024094" w:rsidRDefault="00000000">
      <w:pPr>
        <w:pStyle w:val="Text"/>
        <w:rPr>
          <w:lang w:val="en-US"/>
        </w:rPr>
      </w:pPr>
      <w:r w:rsidRPr="00024094">
        <w:rPr>
          <w:rFonts w:eastAsia="Arial Unicode MS" w:cs="Arial Unicode MS"/>
          <w:lang w:val="en-US"/>
        </w:rPr>
        <w:t>Bore nonsequ aerore, as sitiassitam, vellaborepe pratur sitate re voloris rerunt ommolup tatur, odis apedis sant la illes doloriae veria coriae plibus, sinctioribus exereperchil et odis abore veruptia volor aperione santiam asped que nonet quiaspe rspedis velenim eos mintibusdae omnimag natiam eic tem apis nissincto volut au</w:t>
      </w:r>
      <w:r>
        <w:rPr>
          <w:noProof/>
        </w:rPr>
        <mc:AlternateContent>
          <mc:Choice Requires="wps">
            <w:drawing>
              <wp:anchor distT="520700" distB="520700" distL="520700" distR="520700" simplePos="0" relativeHeight="251659264" behindDoc="0" locked="0" layoutInCell="1" allowOverlap="1" wp14:anchorId="21995B81" wp14:editId="1358214F">
                <wp:simplePos x="0" y="0"/>
                <wp:positionH relativeFrom="page">
                  <wp:posOffset>719999</wp:posOffset>
                </wp:positionH>
                <wp:positionV relativeFrom="page">
                  <wp:posOffset>1800000</wp:posOffset>
                </wp:positionV>
                <wp:extent cx="3060001" cy="1440000"/>
                <wp:effectExtent l="0" t="0" r="0" b="0"/>
                <wp:wrapTopAndBottom distT="520700" distB="520700"/>
                <wp:docPr id="1073741826" name="officeArt object" descr="Max Mustermann…"/>
                <wp:cNvGraphicFramePr/>
                <a:graphic xmlns:a="http://schemas.openxmlformats.org/drawingml/2006/main">
                  <a:graphicData uri="http://schemas.microsoft.com/office/word/2010/wordprocessingShape">
                    <wps:wsp>
                      <wps:cNvSpPr txBox="1"/>
                      <wps:spPr>
                        <a:xfrm>
                          <a:off x="0" y="0"/>
                          <a:ext cx="3060001" cy="1440000"/>
                        </a:xfrm>
                        <a:prstGeom prst="rect">
                          <a:avLst/>
                        </a:prstGeom>
                        <a:noFill/>
                        <a:ln w="9525" cap="flat">
                          <a:noFill/>
                          <a:round/>
                        </a:ln>
                        <a:effectLst/>
                        <a:extLst>
                          <a:ext uri="{C572A759-6A51-4108-AA02-DFA0A04FC94B}">
                            <ma14:wrappingTextBoxFlag xmlns="" xmlns:w="http://schemas.openxmlformats.org/wordprocessingml/2006/main" xmlns:w10="urn:schemas-microsoft-com:office:word" xmlns:v="urn:schemas-microsoft-com:vml" xmlns:o="urn:schemas-microsoft-com:office:office" xmlns:ma14="http://schemas.microsoft.com/office/mac/drawingml/2011/main" val="1"/>
                          </a:ext>
                        </a:extLst>
                      </wps:spPr>
                      <wps:txbx>
                        <w:txbxContent>
                          <w:p w14:paraId="1EB52A10" w14:textId="77777777" w:rsidR="00FB2C68" w:rsidRDefault="00000000">
                            <w:pPr>
                              <w:pStyle w:val="Text"/>
                            </w:pPr>
                            <w:r>
                              <w:rPr>
                                <w:rFonts w:eastAsia="Arial Unicode MS" w:cs="Arial Unicode MS"/>
                              </w:rPr>
                              <w:t>Max Mustermann</w:t>
                            </w:r>
                          </w:p>
                          <w:p w14:paraId="271B6EC5" w14:textId="77777777" w:rsidR="00FB2C68" w:rsidRDefault="00000000">
                            <w:pPr>
                              <w:pStyle w:val="Text"/>
                            </w:pPr>
                            <w:r>
                              <w:rPr>
                                <w:rFonts w:eastAsia="Arial Unicode MS" w:cs="Arial Unicode MS"/>
                              </w:rPr>
                              <w:t>Musterstraße 43</w:t>
                            </w:r>
                          </w:p>
                          <w:p w14:paraId="627555EE" w14:textId="77777777" w:rsidR="00FB2C68" w:rsidRDefault="00000000">
                            <w:pPr>
                              <w:pStyle w:val="Text"/>
                            </w:pPr>
                            <w:r>
                              <w:rPr>
                                <w:rFonts w:eastAsia="Arial Unicode MS" w:cs="Arial Unicode MS"/>
                              </w:rPr>
                              <w:t>PLZ Musterstadt</w:t>
                            </w:r>
                          </w:p>
                          <w:p w14:paraId="4A6E678C" w14:textId="77777777" w:rsidR="00FB2C68" w:rsidRDefault="00000000">
                            <w:pPr>
                              <w:pStyle w:val="Text"/>
                            </w:pPr>
                            <w:r>
                              <w:rPr>
                                <w:rFonts w:eastAsia="Arial Unicode MS" w:cs="Arial Unicode MS"/>
                              </w:rPr>
                              <w:t>Land</w:t>
                            </w:r>
                          </w:p>
                        </w:txbxContent>
                      </wps:txbx>
                      <wps:bodyPr wrap="square" lIns="0" tIns="0" rIns="0" bIns="0" numCol="1" anchor="t">
                        <a:noAutofit/>
                      </wps:bodyPr>
                    </wps:wsp>
                  </a:graphicData>
                </a:graphic>
              </wp:anchor>
            </w:drawing>
          </mc:Choice>
          <mc:Fallback>
            <w:pict>
              <v:shapetype w14:anchorId="21995B81" id="_x0000_t202" coordsize="21600,21600" o:spt="202" path="m,l,21600r21600,l21600,xe">
                <v:stroke joinstyle="miter"/>
                <v:path gradientshapeok="t" o:connecttype="rect"/>
              </v:shapetype>
              <v:shape id="officeArt object" o:spid="_x0000_s1026" type="#_x0000_t202" alt="Max Mustermann…" style="position:absolute;margin-left:56.7pt;margin-top:141.75pt;width:240.95pt;height:113.4pt;z-index:251659264;visibility:visible;mso-wrap-style:square;mso-wrap-distance-left:41pt;mso-wrap-distance-top:41pt;mso-wrap-distance-right:41pt;mso-wrap-distance-bottom:41pt;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" filled="f" stroked="f">
                <v:stroke joinstyle="round"/>
                <v:textbox inset="0,0,0,0">
                  <w:txbxContent>
                    <w:p w14:paraId="1EB52A10" w14:textId="77777777" w:rsidR="00FB2C68" w:rsidRDefault="00000000">
                      <w:pPr>
                        <w:pStyle w:val="Text"/>
                      </w:pPr>
                      <w:r>
                        <w:rPr>
                          <w:rFonts w:eastAsia="Arial Unicode MS" w:cs="Arial Unicode MS"/>
                        </w:rPr>
                        <w:t>Max Mustermann</w:t>
                      </w:r>
                    </w:p>
                    <w:p w14:paraId="271B6EC5" w14:textId="77777777" w:rsidR="00FB2C68" w:rsidRDefault="00000000">
                      <w:pPr>
                        <w:pStyle w:val="Text"/>
                      </w:pPr>
                      <w:r>
                        <w:rPr>
                          <w:rFonts w:eastAsia="Arial Unicode MS" w:cs="Arial Unicode MS"/>
                        </w:rPr>
                        <w:t>Musterstraße 43</w:t>
                      </w:r>
                    </w:p>
                    <w:p w14:paraId="627555EE" w14:textId="77777777" w:rsidR="00FB2C68" w:rsidRDefault="00000000">
                      <w:pPr>
                        <w:pStyle w:val="Text"/>
                      </w:pPr>
                      <w:r>
                        <w:rPr>
                          <w:rFonts w:eastAsia="Arial Unicode MS" w:cs="Arial Unicode MS"/>
                        </w:rPr>
                        <w:t>PLZ Musterstadt</w:t>
                      </w:r>
                    </w:p>
                    <w:p w14:paraId="4A6E678C" w14:textId="77777777" w:rsidR="00FB2C68" w:rsidRDefault="00000000">
                      <w:pPr>
                        <w:pStyle w:val="Text"/>
                      </w:pPr>
                      <w:r>
                        <w:rPr>
                          <w:rFonts w:eastAsia="Arial Unicode MS" w:cs="Arial Unicode MS"/>
                        </w:rPr>
                        <w:t>Land</w:t>
                      </w:r>
                    </w:p>
                  </w:txbxContent>
                </v:textbox>
                <w10:wrap type="topAndBottom" anchorx="page" anchory="page"/>
              </v:shape>
            </w:pict>
          </mc:Fallback>
        </mc:AlternateContent>
      </w:r>
      <w:r>
        <w:rPr>
          <w:noProof/>
        </w:rPr>
        <mc:AlternateContent>
          <mc:Choice Requires="wps">
            <w:drawing>
              <wp:anchor distT="254000" distB="254000" distL="254000" distR="254000" simplePos="0" relativeHeight="251660288" behindDoc="0" locked="0" layoutInCell="1" allowOverlap="1" wp14:anchorId="37028514" wp14:editId="76B81EA3">
                <wp:simplePos x="0" y="0"/>
                <wp:positionH relativeFrom="page">
                  <wp:posOffset>5688000</wp:posOffset>
                </wp:positionH>
                <wp:positionV relativeFrom="page">
                  <wp:posOffset>1620000</wp:posOffset>
                </wp:positionV>
                <wp:extent cx="1692364" cy="4320000"/>
                <wp:effectExtent l="0" t="0" r="0" b="0"/>
                <wp:wrapThrough wrapText="bothSides" distL="254000" distR="254000">
                  <wp:wrapPolygon edited="1">
                    <wp:start x="0" y="0"/>
                    <wp:lineTo x="21600" y="0"/>
                    <wp:lineTo x="21600" y="21600"/>
                    <wp:lineTo x="0" y="21600"/>
                    <wp:lineTo x="0" y="0"/>
                  </wp:wrapPolygon>
                </wp:wrapThrough>
                <wp:docPr id="1073741827" name="officeArt object" descr="Nestor Bildungsinstitut GmbH…"/>
                <wp:cNvGraphicFramePr/>
                <a:graphic xmlns:a="http://schemas.openxmlformats.org/drawingml/2006/main">
                  <a:graphicData uri="http://schemas.microsoft.com/office/word/2010/wordprocessingShape">
                    <wps:wsp>
                      <wps:cNvSpPr txBox="1"/>
                      <wps:spPr>
                        <a:xfrm>
                          <a:off x="0" y="0"/>
                          <a:ext cx="1692364" cy="4320000"/>
                        </a:xfrm>
                        <a:prstGeom prst="rect">
                          <a:avLst/>
                        </a:prstGeom>
                        <a:noFill/>
                        <a:ln w="9525" cap="flat">
                          <a:noFill/>
                          <a:round/>
                        </a:ln>
                        <a:effectLst/>
                      </wps:spPr>
                      <wps:txbx>
                        <w:txbxContent>
                          <w:p w14:paraId="2A1E7F2B" w14:textId="30231068" w:rsidR="009505A9" w:rsidRDefault="009505A9" w:rsidP="009505A9">
                            <w:pPr>
                              <w:pStyle w:val="RechteSpalteberschrift"/>
                            </w:pPr>
                            <w:r>
                              <w:t>x</w:t>
                            </w:r>
                            <w:r w:rsidR="00EF53D7" w:rsidRPr="009505A9">
                              <w:t>mentors</w:t>
                            </w:r>
                          </w:p>
                          <w:p w14:paraId="06E1C431" w14:textId="7639D879" w:rsidR="00FB2C68" w:rsidRDefault="004A0AC9" w:rsidP="009505A9">
                            <w:pPr>
                              <w:pStyle w:val="RechteSpalteFlietext"/>
                            </w:pPr>
                            <w:r>
                              <w:t>Standort Berlin</w:t>
                            </w:r>
                            <w:r>
                              <w:br/>
                            </w:r>
                            <w:r w:rsidR="009505A9">
                              <w:t>Alt-Blankenburg 1d</w:t>
                            </w:r>
                            <w:r>
                              <w:br/>
                            </w:r>
                            <w:r w:rsidR="00833365">
                              <w:t>13129 Berlin</w:t>
                            </w:r>
                          </w:p>
                          <w:p w14:paraId="1E303AA2" w14:textId="77777777" w:rsidR="00FB2C68" w:rsidRDefault="00000000">
                            <w:pPr>
                              <w:pStyle w:val="RechteSpalteFlietext"/>
                            </w:pPr>
                            <w:r>
                              <w:t>Vorname Nachname</w:t>
                            </w:r>
                            <w:r>
                              <w:br/>
                              <w:t>Position</w:t>
                            </w:r>
                          </w:p>
                          <w:p w14:paraId="0C590167" w14:textId="4F16037D" w:rsidR="00FB2C68" w:rsidRDefault="00000000">
                            <w:pPr>
                              <w:pStyle w:val="RechteSpalteFlietext"/>
                            </w:pPr>
                            <w:r>
                              <w:rPr>
                                <w:b/>
                                <w:bCs/>
                              </w:rPr>
                              <w:t>T</w:t>
                            </w:r>
                            <w:r>
                              <w:t xml:space="preserve"> </w:t>
                            </w:r>
                            <w:r w:rsidR="009505A9">
                              <w:t>030 474 09 68 10</w:t>
                            </w:r>
                            <w:r>
                              <w:br/>
                            </w:r>
                            <w:r>
                              <w:rPr>
                                <w:b/>
                                <w:bCs/>
                              </w:rPr>
                              <w:t>F</w:t>
                            </w:r>
                            <w:r>
                              <w:t xml:space="preserve"> </w:t>
                            </w:r>
                            <w:r w:rsidR="009505A9">
                              <w:t>030 474 09 68 26</w:t>
                            </w:r>
                            <w:r w:rsidR="00CA715C">
                              <w:br/>
                              <w:t>info</w:t>
                            </w:r>
                            <w:r>
                              <w:t>@</w:t>
                            </w:r>
                            <w:r w:rsidR="009505A9">
                              <w:t>xmentors</w:t>
                            </w:r>
                            <w:r>
                              <w:t>.de</w:t>
                            </w:r>
                            <w:r>
                              <w:br/>
                            </w:r>
                            <w:r w:rsidR="009505A9">
                              <w:t>xmentors</w:t>
                            </w:r>
                            <w:r>
                              <w:t>.de</w:t>
                            </w:r>
                          </w:p>
                          <w:p w14:paraId="4D97836A" w14:textId="77777777" w:rsidR="00FB2C68" w:rsidRDefault="00000000">
                            <w:pPr>
                              <w:pStyle w:val="RechteSpalteFlietext"/>
                            </w:pPr>
                            <w:r>
                              <w:t>Bankverbindung</w:t>
                            </w:r>
                            <w:r>
                              <w:br/>
                              <w:t>Bankinsitut</w:t>
                            </w:r>
                            <w:r>
                              <w:br/>
                              <w:t>IBAN 000000000000</w:t>
                            </w:r>
                            <w:r>
                              <w:br/>
                            </w:r>
                            <w:r>
                              <w:rPr>
                                <w:lang w:val="pt-PT"/>
                              </w:rPr>
                              <w:t>BIC 00000000</w:t>
                            </w:r>
                          </w:p>
                          <w:p w14:paraId="48995FC9" w14:textId="50907481" w:rsidR="00FB2C68" w:rsidRDefault="009505A9">
                            <w:pPr>
                              <w:pStyle w:val="RechteSpalteFlietext"/>
                            </w:pPr>
                            <w:r>
                              <w:t>xmentors GmbH</w:t>
                            </w:r>
                            <w:r>
                              <w:br/>
                              <w:t xml:space="preserve">Sitz der Gesellschaft </w:t>
                            </w:r>
                            <w:r>
                              <w:br/>
                              <w:t>Alt-Blankenburg 1</w:t>
                            </w:r>
                            <w:r w:rsidR="00024094">
                              <w:t>d</w:t>
                            </w:r>
                            <w:r>
                              <w:t xml:space="preserve"> · 13129 Berlin</w:t>
                            </w:r>
                            <w:r w:rsidR="00CA715C">
                              <w:br/>
                              <w:t>Ust-ID: DE175209409</w:t>
                            </w:r>
                          </w:p>
                          <w:p w14:paraId="3EFC7989" w14:textId="496B003A" w:rsidR="00FB2C68" w:rsidRDefault="00000000">
                            <w:pPr>
                              <w:pStyle w:val="RechteSpalteFlietext"/>
                            </w:pPr>
                            <w:r>
                              <w:t>Registergericht </w:t>
                            </w:r>
                            <w:r>
                              <w:br/>
                            </w:r>
                            <w:r w:rsidR="009505A9">
                              <w:t>Berlin</w:t>
                            </w:r>
                            <w:r>
                              <w:t xml:space="preserve"> HRB 57225</w:t>
                            </w:r>
                          </w:p>
                          <w:p w14:paraId="0C206600" w14:textId="3DA174A7" w:rsidR="00FB2C68" w:rsidRDefault="00000000" w:rsidP="009505A9">
                            <w:pPr>
                              <w:pStyle w:val="RechteSpalteFlietext"/>
                            </w:pPr>
                            <w:r>
                              <w:t>Geschäftsführung </w:t>
                            </w:r>
                            <w:r>
                              <w:br/>
                              <w:t xml:space="preserve">Bastian </w:t>
                            </w:r>
                            <w:r w:rsidR="009505A9">
                              <w:t>Ubben</w:t>
                            </w:r>
                            <w:r w:rsidR="009505A9">
                              <w:br/>
                              <w:t>Hans-Jürgen-Ubben</w:t>
                            </w:r>
                          </w:p>
                        </w:txbxContent>
                      </wps:txbx>
                      <wps:bodyPr wrap="square" lIns="0" tIns="0" rIns="0" bIns="0" numCol="1" anchor="t">
                        <a:noAutofit/>
                      </wps:bodyPr>
                    </wps:wsp>
                  </a:graphicData>
                </a:graphic>
              </wp:anchor>
            </w:drawing>
          </mc:Choice>
          <mc:Fallback>
            <w:pict>
              <v:shapetype w14:anchorId="37028514" id="_x0000_t202" coordsize="21600,21600" o:spt="202" path="m,l,21600r21600,l21600,xe">
                <v:stroke joinstyle="miter"/>
                <v:path gradientshapeok="t" o:connecttype="rect"/>
              </v:shapetype>
              <v:shape id="_x0000_s1027" type="#_x0000_t202" alt="Nestor Bildungsinstitut GmbH…" style="position:absolute;margin-left:447.85pt;margin-top:127.55pt;width:133.25pt;height:340.15pt;z-index:251660288;visibility:visible;mso-wrap-style:square;mso-wrap-distance-left:20pt;mso-wrap-distance-top:20pt;mso-wrap-distance-right:20pt;mso-wrap-distance-bottom:20pt;mso-position-horizontal:absolute;mso-position-horizontal-relative:page;mso-position-vertical:absolute;mso-position-vertical-relative:page;v-text-anchor:top" wrapcoords="0 0 21600 0 21600 21600 0 21600 0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" filled="f" stroked="f">
                <v:stroke joinstyle="round"/>
                <v:textbox inset="0,0,0,0">
                  <w:txbxContent>
                    <w:p w14:paraId="2A1E7F2B" w14:textId="30231068" w:rsidR="009505A9" w:rsidRDefault="009505A9" w:rsidP="009505A9">
                      <w:pPr>
                        <w:pStyle w:val="RechteSpalteberschrift"/>
                      </w:pPr>
                      <w:r>
                        <w:t>x</w:t>
                      </w:r>
                      <w:r w:rsidR="00EF53D7" w:rsidRPr="009505A9">
                        <w:t>mentors</w:t>
                      </w:r>
                    </w:p>
                    <w:p w14:paraId="06E1C431" w14:textId="7639D879" w:rsidR="00FB2C68" w:rsidRDefault="004A0AC9" w:rsidP="009505A9">
                      <w:pPr>
                        <w:pStyle w:val="RechteSpalteFlietext"/>
                      </w:pPr>
                      <w:r>
                        <w:t>Standort Berlin</w:t>
                      </w:r>
                      <w:r>
                        <w:br/>
                      </w:r>
                      <w:r w:rsidR="009505A9">
                        <w:t>Alt-Blankenburg 1d</w:t>
                      </w:r>
                      <w:r>
                        <w:br/>
                      </w:r>
                      <w:r w:rsidR="00833365">
                        <w:t>13129 Berlin</w:t>
                      </w:r>
                    </w:p>
                    <w:p w14:paraId="1E303AA2" w14:textId="77777777" w:rsidR="00FB2C68" w:rsidRDefault="00000000">
                      <w:pPr>
                        <w:pStyle w:val="RechteSpalteFlietext"/>
                      </w:pPr>
                      <w:r>
                        <w:t>Vorname Nachname</w:t>
                      </w:r>
                      <w:r>
                        <w:br/>
                        <w:t>Position</w:t>
                      </w:r>
                    </w:p>
                    <w:p w14:paraId="0C590167" w14:textId="4F16037D" w:rsidR="00FB2C68" w:rsidRDefault="00000000">
                      <w:pPr>
                        <w:pStyle w:val="RechteSpalteFlietext"/>
                      </w:pPr>
                      <w:r>
                        <w:rPr>
                          <w:b/>
                          <w:bCs/>
                        </w:rPr>
                        <w:t>T</w:t>
                      </w:r>
                      <w:r>
                        <w:t xml:space="preserve"> </w:t>
                      </w:r>
                      <w:r w:rsidR="009505A9">
                        <w:t>030 474 09 68 10</w:t>
                      </w:r>
                      <w:r>
                        <w:br/>
                      </w:r>
                      <w:r>
                        <w:rPr>
                          <w:b/>
                          <w:bCs/>
                        </w:rPr>
                        <w:t>F</w:t>
                      </w:r>
                      <w:r>
                        <w:t xml:space="preserve"> </w:t>
                      </w:r>
                      <w:r w:rsidR="009505A9">
                        <w:t>030 474 09 68 26</w:t>
                      </w:r>
                      <w:r w:rsidR="00CA715C">
                        <w:br/>
                        <w:t>info</w:t>
                      </w:r>
                      <w:r>
                        <w:t>@</w:t>
                      </w:r>
                      <w:r w:rsidR="009505A9">
                        <w:t>xmentors</w:t>
                      </w:r>
                      <w:r>
                        <w:t>.de</w:t>
                      </w:r>
                      <w:r>
                        <w:br/>
                      </w:r>
                      <w:r w:rsidR="009505A9">
                        <w:t>xmentors</w:t>
                      </w:r>
                      <w:r>
                        <w:t>.de</w:t>
                      </w:r>
                    </w:p>
                    <w:p w14:paraId="4D97836A" w14:textId="77777777" w:rsidR="00FB2C68" w:rsidRDefault="00000000">
                      <w:pPr>
                        <w:pStyle w:val="RechteSpalteFlietext"/>
                      </w:pPr>
                      <w:r>
                        <w:t>Bankverbindung</w:t>
                      </w:r>
                      <w:r>
                        <w:br/>
                        <w:t>Bankinsitut</w:t>
                      </w:r>
                      <w:r>
                        <w:br/>
                        <w:t>IBAN 000000000000</w:t>
                      </w:r>
                      <w:r>
                        <w:br/>
                      </w:r>
                      <w:r>
                        <w:rPr>
                          <w:lang w:val="pt-PT"/>
                        </w:rPr>
                        <w:t>BIC 00000000</w:t>
                      </w:r>
                    </w:p>
                    <w:p w14:paraId="48995FC9" w14:textId="50907481" w:rsidR="00FB2C68" w:rsidRDefault="009505A9">
                      <w:pPr>
                        <w:pStyle w:val="RechteSpalteFlietext"/>
                      </w:pPr>
                      <w:r>
                        <w:t>xmentors GmbH</w:t>
                      </w:r>
                      <w:r>
                        <w:br/>
                        <w:t xml:space="preserve">Sitz der Gesellschaft </w:t>
                      </w:r>
                      <w:r>
                        <w:br/>
                        <w:t>Alt-Blankenburg 1</w:t>
                      </w:r>
                      <w:r w:rsidR="00024094">
                        <w:t>d</w:t>
                      </w:r>
                      <w:r>
                        <w:t xml:space="preserve"> · 13129 Berlin</w:t>
                      </w:r>
                      <w:r w:rsidR="00CA715C">
                        <w:br/>
                        <w:t>Ust-ID: DE175209409</w:t>
                      </w:r>
                    </w:p>
                    <w:p w14:paraId="3EFC7989" w14:textId="496B003A" w:rsidR="00FB2C68" w:rsidRDefault="00000000">
                      <w:pPr>
                        <w:pStyle w:val="RechteSpalteFlietext"/>
                      </w:pPr>
                      <w:r>
                        <w:t>Registergericht </w:t>
                      </w:r>
                      <w:r>
                        <w:br/>
                      </w:r>
                      <w:r w:rsidR="009505A9">
                        <w:t>Berlin</w:t>
                      </w:r>
                      <w:r>
                        <w:t xml:space="preserve"> HRB 57225</w:t>
                      </w:r>
                    </w:p>
                    <w:p w14:paraId="0C206600" w14:textId="3DA174A7" w:rsidR="00FB2C68" w:rsidRDefault="00000000" w:rsidP="009505A9">
                      <w:pPr>
                        <w:pStyle w:val="RechteSpalteFlietext"/>
                      </w:pPr>
                      <w:r>
                        <w:t>Geschäftsführung </w:t>
                      </w:r>
                      <w:r>
                        <w:br/>
                        <w:t xml:space="preserve">Bastian </w:t>
                      </w:r>
                      <w:r w:rsidR="009505A9">
                        <w:t>Ubben</w:t>
                      </w:r>
                      <w:r w:rsidR="009505A9">
                        <w:br/>
                        <w:t>Hans-Jürgen-Ubben</w:t>
                      </w:r>
                    </w:p>
                  </w:txbxContent>
                </v:textbox>
                <w10:wrap type="through" anchorx="page" anchory="page"/>
              </v:shape>
            </w:pict>
          </mc:Fallback>
        </mc:AlternateContent>
      </w:r>
      <w:r>
        <w:rPr>
          <w:noProof/>
        </w:rPr>
        <mc:AlternateContent>
          <mc:Choice Requires="wps">
            <w:drawing>
              <wp:anchor distT="0" distB="0" distL="0" distR="0" simplePos="0" relativeHeight="251661312" behindDoc="0" locked="0" layoutInCell="1" allowOverlap="1" wp14:anchorId="107C5345" wp14:editId="0C9341E1">
                <wp:simplePos x="0" y="0"/>
                <wp:positionH relativeFrom="page">
                  <wp:posOffset>719999</wp:posOffset>
                </wp:positionH>
                <wp:positionV relativeFrom="page">
                  <wp:posOffset>1620000</wp:posOffset>
                </wp:positionV>
                <wp:extent cx="3060001" cy="180000"/>
                <wp:effectExtent l="0" t="0" r="0" b="0"/>
                <wp:wrapThrough wrapText="bothSides" distL="0" distR="0">
                  <wp:wrapPolygon edited="1">
                    <wp:start x="0" y="0"/>
                    <wp:lineTo x="21600" y="0"/>
                    <wp:lineTo x="21600" y="21600"/>
                    <wp:lineTo x="0" y="21600"/>
                    <wp:lineTo x="0" y="0"/>
                  </wp:wrapPolygon>
                </wp:wrapThrough>
                <wp:docPr id="1073741828" name="officeArt object" descr="Nestor Bildungsinstitut · Musterstraße 00 · 0000 Musterstadt"/>
                <wp:cNvGraphicFramePr/>
                <a:graphic xmlns:a="http://schemas.openxmlformats.org/drawingml/2006/main">
                  <a:graphicData uri="http://schemas.microsoft.com/office/word/2010/wordprocessingShape">
                    <wps:wsp>
                      <wps:cNvSpPr txBox="1"/>
                      <wps:spPr>
                        <a:xfrm>
                          <a:off x="0" y="0"/>
                          <a:ext cx="3060001" cy="180000"/>
                        </a:xfrm>
                        <a:prstGeom prst="rect">
                          <a:avLst/>
                        </a:prstGeom>
                        <a:noFill/>
                        <a:ln w="9525" cap="flat">
                          <a:noFill/>
                          <a:round/>
                        </a:ln>
                        <a:effectLst/>
                      </wps:spPr>
                      <wps:txbx>
                        <w:txbxContent>
                          <w:p w14:paraId="5E569C9C" w14:textId="02C6892E" w:rsidR="00FB2C68" w:rsidRPr="001862B0" w:rsidRDefault="004A0AC9">
                            <w:pPr>
                              <w:spacing w:line="280" w:lineRule="atLeast"/>
                              <w:rPr>
                                <w:rFonts w:cs="Open Sans"/>
                              </w:rPr>
                            </w:pPr>
                            <w:r>
                              <w:rPr>
                                <w:rFonts w:cs="Open Sans"/>
                                <w:sz w:val="12"/>
                                <w:szCs w:val="12"/>
                              </w:rPr>
                              <w:t>xmentors</w:t>
                            </w:r>
                            <w:r w:rsidRPr="001862B0">
                              <w:rPr>
                                <w:rFonts w:cs="Open Sans"/>
                                <w:sz w:val="12"/>
                                <w:szCs w:val="12"/>
                              </w:rPr>
                              <w:t> · </w:t>
                            </w:r>
                            <w:r w:rsidR="00CA715C">
                              <w:rPr>
                                <w:rFonts w:cs="Open Sans"/>
                                <w:sz w:val="12"/>
                                <w:szCs w:val="12"/>
                              </w:rPr>
                              <w:t>Alt-Blankenburg 1d</w:t>
                            </w:r>
                            <w:r w:rsidRPr="001862B0">
                              <w:rPr>
                                <w:rFonts w:cs="Open Sans"/>
                                <w:sz w:val="12"/>
                                <w:szCs w:val="12"/>
                              </w:rPr>
                              <w:t> · </w:t>
                            </w:r>
                            <w:r w:rsidR="00CA715C">
                              <w:rPr>
                                <w:rFonts w:cs="Open Sans"/>
                                <w:sz w:val="12"/>
                                <w:szCs w:val="12"/>
                              </w:rPr>
                              <w:t>13129</w:t>
                            </w:r>
                            <w:r w:rsidRPr="001862B0">
                              <w:rPr>
                                <w:rFonts w:cs="Open Sans"/>
                                <w:sz w:val="12"/>
                                <w:szCs w:val="12"/>
                              </w:rPr>
                              <w:t xml:space="preserve"> </w:t>
                            </w:r>
                            <w:r w:rsidR="00CA715C">
                              <w:rPr>
                                <w:rFonts w:cs="Open Sans"/>
                                <w:sz w:val="12"/>
                                <w:szCs w:val="12"/>
                              </w:rPr>
                              <w:t>Berlin</w:t>
                            </w:r>
                          </w:p>
                        </w:txbxContent>
                      </wps:txbx>
                      <wps:bodyPr wrap="square" lIns="0" tIns="0" rIns="0" bIns="0" numCol="1" anchor="t">
                        <a:noAutofit/>
                      </wps:bodyPr>
                    </wps:wsp>
                  </a:graphicData>
                </a:graphic>
              </wp:anchor>
            </w:drawing>
          </mc:Choice>
          <mc:Fallback>
            <w:pict>
              <v:shape w14:anchorId="107C5345" id="_x0000_s1028" type="#_x0000_t202" alt="Nestor Bildungsinstitut · Musterstraße 00 · 0000 Musterstadt" style="position:absolute;margin-left:56.7pt;margin-top:127.55pt;width:240.95pt;height:14.15pt;z-index:251661312;visibility:visible;mso-wrap-style:square;mso-wrap-distance-left:0;mso-wrap-distance-top:0;mso-wrap-distance-right:0;mso-wrap-distance-bottom:0;mso-position-horizontal:absolute;mso-position-horizontal-relative:page;mso-position-vertical:absolute;mso-position-vertical-relative:page;v-text-anchor:top" wrapcoords="-4 0 21591 0 21591 21600 -4 21600 -4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" filled="f" stroked="f">
                <v:stroke joinstyle="round"/>
                <v:textbox inset="0,0,0,0">
                  <w:txbxContent>
                    <w:p w14:paraId="5E569C9C" w14:textId="02C6892E" w:rsidR="00FB2C68" w:rsidRPr="001862B0" w:rsidRDefault="004A0AC9">
                      <w:pPr>
                        <w:spacing w:line="280" w:lineRule="atLeast"/>
                        <w:rPr>
                          <w:rFonts w:cs="Open Sans"/>
                        </w:rPr>
                      </w:pPr>
                      <w:r>
                        <w:rPr>
                          <w:rFonts w:cs="Open Sans"/>
                          <w:sz w:val="12"/>
                          <w:szCs w:val="12"/>
                        </w:rPr>
                        <w:t>xmentors</w:t>
                      </w:r>
                      <w:r w:rsidRPr="001862B0">
                        <w:rPr>
                          <w:rFonts w:cs="Open Sans"/>
                          <w:sz w:val="12"/>
                          <w:szCs w:val="12"/>
                        </w:rPr>
                        <w:t> · </w:t>
                      </w:r>
                      <w:r w:rsidR="00CA715C">
                        <w:rPr>
                          <w:rFonts w:cs="Open Sans"/>
                          <w:sz w:val="12"/>
                          <w:szCs w:val="12"/>
                        </w:rPr>
                        <w:t>Alt-Blankenburg 1d</w:t>
                      </w:r>
                      <w:r w:rsidRPr="001862B0">
                        <w:rPr>
                          <w:rFonts w:cs="Open Sans"/>
                          <w:sz w:val="12"/>
                          <w:szCs w:val="12"/>
                        </w:rPr>
                        <w:t> · </w:t>
                      </w:r>
                      <w:r w:rsidR="00CA715C">
                        <w:rPr>
                          <w:rFonts w:cs="Open Sans"/>
                          <w:sz w:val="12"/>
                          <w:szCs w:val="12"/>
                        </w:rPr>
                        <w:t>13129</w:t>
                      </w:r>
                      <w:r w:rsidRPr="001862B0">
                        <w:rPr>
                          <w:rFonts w:cs="Open Sans"/>
                          <w:sz w:val="12"/>
                          <w:szCs w:val="12"/>
                        </w:rPr>
                        <w:t xml:space="preserve"> </w:t>
                      </w:r>
                      <w:r w:rsidR="00CA715C">
                        <w:rPr>
                          <w:rFonts w:cs="Open Sans"/>
                          <w:sz w:val="12"/>
                          <w:szCs w:val="12"/>
                        </w:rPr>
                        <w:t>Berlin</w:t>
                      </w:r>
                    </w:p>
                  </w:txbxContent>
                </v:textbox>
                <w10:wrap type="through" anchorx="page" anchory="page"/>
              </v:shape>
            </w:pict>
          </mc:Fallback>
        </mc:AlternateContent>
      </w:r>
      <w:r>
        <w:rPr>
          <w:noProof/>
        </w:rPr>
        <mc:AlternateContent>
          <mc:Choice Requires="wps">
            <w:drawing>
              <wp:anchor distT="0" distB="0" distL="0" distR="0" simplePos="0" relativeHeight="251662336" behindDoc="0" locked="0" layoutInCell="1" allowOverlap="1" wp14:anchorId="085316FB" wp14:editId="76A53E2C">
                <wp:simplePos x="0" y="0"/>
                <wp:positionH relativeFrom="page">
                  <wp:posOffset>4464383</wp:posOffset>
                </wp:positionH>
                <wp:positionV relativeFrom="page">
                  <wp:posOffset>3767299</wp:posOffset>
                </wp:positionV>
                <wp:extent cx="860117" cy="180001"/>
                <wp:effectExtent l="0" t="0" r="0" b="0"/>
                <wp:wrapThrough wrapText="bothSides" distL="0" distR="0">
                  <wp:wrapPolygon edited="1">
                    <wp:start x="0" y="0"/>
                    <wp:lineTo x="21600" y="0"/>
                    <wp:lineTo x="21600" y="21600"/>
                    <wp:lineTo x="0" y="21600"/>
                    <wp:lineTo x="0" y="0"/>
                  </wp:wrapPolygon>
                </wp:wrapThrough>
                <wp:docPr id="1073741829" name="officeArt object" descr="00.00.2022"/>
                <wp:cNvGraphicFramePr/>
                <a:graphic xmlns:a="http://schemas.openxmlformats.org/drawingml/2006/main">
                  <a:graphicData uri="http://schemas.microsoft.com/office/word/2010/wordprocessingShape">
                    <wps:wsp>
                      <wps:cNvSpPr txBox="1"/>
                      <wps:spPr>
                        <a:xfrm>
                          <a:off x="0" y="0"/>
                          <a:ext cx="860117" cy="180001"/>
                        </a:xfrm>
                        <a:prstGeom prst="rect">
                          <a:avLst/>
                        </a:prstGeom>
                        <a:noFill/>
                        <a:ln w="9525" cap="flat">
                          <a:noFill/>
                          <a:round/>
                        </a:ln>
                        <a:effectLst/>
                      </wps:spPr>
                      <wps:txbx>
                        <w:txbxContent>
                          <w:p w14:paraId="3F7F3C59" w14:textId="29FE6163" w:rsidR="00FB2C68" w:rsidRDefault="00000000">
                            <w:pPr>
                              <w:pStyle w:val="Datum"/>
                            </w:pPr>
                            <w:r>
                              <w:t>00.00.</w:t>
                            </w:r>
                            <w:r w:rsidR="00CA715C">
                              <w:t>2025</w:t>
                            </w:r>
                          </w:p>
                          <w:p w14:paraId="1985AFDE" w14:textId="77777777" w:rsidR="003176A9" w:rsidRDefault="003176A9">
                            <w:pPr>
                              <w:pStyle w:val="Datum"/>
                            </w:pPr>
                          </w:p>
                        </w:txbxContent>
                      </wps:txbx>
                      <wps:bodyPr wrap="square" lIns="0" tIns="0" rIns="0" bIns="0" numCol="1" anchor="t">
                        <a:noAutofit/>
                      </wps:bodyPr>
                    </wps:wsp>
                  </a:graphicData>
                </a:graphic>
              </wp:anchor>
            </w:drawing>
          </mc:Choice>
          <mc:Fallback>
            <w:pict>
              <v:shape w14:anchorId="085316FB" id="_x0000_s1029" type="#_x0000_t202" alt="00.00.2022" style="position:absolute;margin-left:351.55pt;margin-top:296.65pt;width:67.75pt;height:14.15pt;z-index:251662336;visibility:visible;mso-wrap-style:square;mso-wrap-distance-left:0;mso-wrap-distance-top:0;mso-wrap-distance-right:0;mso-wrap-distance-bottom:0;mso-position-horizontal:absolute;mso-position-horizontal-relative:page;mso-position-vertical:absolute;mso-position-vertical-relative:page;v-text-anchor:top" wrapcoords="-16 -76 21568 -76 21568 21524 -16 21524 -16 -76"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" filled="f" stroked="f">
                <v:stroke joinstyle="round"/>
                <v:textbox inset="0,0,0,0">
                  <w:txbxContent>
                    <w:p w14:paraId="3F7F3C59" w14:textId="29FE6163" w:rsidR="00FB2C68" w:rsidRDefault="00000000">
                      <w:pPr>
                        <w:pStyle w:val="Datum"/>
                      </w:pPr>
                      <w:r>
                        <w:t>00.00.</w:t>
                      </w:r>
                      <w:r w:rsidR="00CA715C">
                        <w:t>2025</w:t>
                      </w:r>
                    </w:p>
                    <w:p w14:paraId="1985AFDE" w14:textId="77777777" w:rsidR="003176A9" w:rsidRDefault="003176A9">
                      <w:pPr>
                        <w:pStyle w:val="Datum"/>
                      </w:pPr>
                    </w:p>
                  </w:txbxContent>
                </v:textbox>
                <w10:wrap type="through" anchorx="page" anchory="page"/>
              </v:shape>
            </w:pict>
          </mc:Fallback>
        </mc:AlternateContent>
      </w:r>
      <w:r w:rsidRPr="00024094">
        <w:rPr>
          <w:rFonts w:eastAsia="Arial Unicode MS" w:cs="Arial Unicode MS"/>
          <w:lang w:val="en-US"/>
        </w:rPr>
        <w:t>tem. Nequod quam acepre nis ma sitaspe rerferciet quam, alite sedipsa ntinusam vollamus alisit vercia culla doluptae sed unt lacimus.</w:t>
      </w:r>
    </w:p>
    <w:p w14:paraId="0857F2A8" w14:textId="77777777" w:rsidR="00FB2C68" w:rsidRPr="00024094" w:rsidRDefault="00FB2C68">
      <w:pPr>
        <w:pStyle w:val="Text"/>
        <w:rPr>
          <w:lang w:val="en-US"/>
        </w:rPr>
      </w:pPr>
    </w:p>
    <w:p w14:paraId="3104C736" w14:textId="77777777" w:rsidR="00FB2C68" w:rsidRDefault="00000000">
      <w:pPr>
        <w:pStyle w:val="Text"/>
      </w:pPr>
      <w:r w:rsidRPr="00024094">
        <w:rPr>
          <w:rFonts w:eastAsia="Arial Unicode MS" w:cs="Arial Unicode MS"/>
          <w:lang w:val="en-US"/>
        </w:rPr>
        <w:t xml:space="preserve">Dunt quiscii stotaque am aut la pos rehento omniam sita cum que cuscia net ute plabo. Igendaecte volor soluptiundae officiet quam, ulparum quaerum sit volor acculpa dolupta int et reressum que qui optata conescit, cum quodit odipsunto cuptati busantur? Quist, simpers pellignient maion cor seditia qui consequat doloriberum fugitat quia eum rest mint eium quidelestia poremqui dolorest pre doluptur? </w:t>
      </w:r>
      <w:r>
        <w:rPr>
          <w:rFonts w:eastAsia="Arial Unicode MS" w:cs="Arial Unicode MS"/>
        </w:rPr>
        <w:t>Lam quiatur a pa volupti squunt, omnim eat.</w:t>
      </w:r>
    </w:p>
    <w:p w14:paraId="1F5B3497" w14:textId="77777777" w:rsidR="00FB2C68" w:rsidRDefault="00FB2C68">
      <w:pPr>
        <w:pStyle w:val="Text"/>
      </w:pPr>
    </w:p>
    <w:p w14:paraId="08FD53C2" w14:textId="77777777" w:rsidR="00FB2C68" w:rsidRDefault="00FB2C68">
      <w:pPr>
        <w:pStyle w:val="Text"/>
      </w:pPr>
    </w:p>
    <w:p w14:paraId="7982F737" w14:textId="77777777" w:rsidR="00FB2C68" w:rsidRDefault="00FB2C68">
      <w:pPr>
        <w:pStyle w:val="Text"/>
      </w:pPr>
    </w:p>
    <w:p w14:paraId="3052EC99" w14:textId="77777777" w:rsidR="00FB2C68" w:rsidRDefault="00000000">
      <w:pPr>
        <w:pStyle w:val="Text"/>
      </w:pPr>
      <w:r>
        <w:rPr>
          <w:rFonts w:eastAsia="Arial Unicode MS" w:cs="Arial Unicode MS"/>
        </w:rPr>
        <w:t>Mit freundlichen Grüßen</w:t>
      </w:r>
    </w:p>
    <w:p w14:paraId="784B678B" w14:textId="77777777" w:rsidR="00FB2C68" w:rsidRDefault="00FB2C68">
      <w:pPr>
        <w:pStyle w:val="Text"/>
      </w:pPr>
    </w:p>
    <w:p w14:paraId="7FD04803" w14:textId="77777777" w:rsidR="00FB2C68" w:rsidRPr="00024094" w:rsidRDefault="00000000">
      <w:pPr>
        <w:pStyle w:val="Text"/>
        <w:rPr>
          <w:lang w:val="en-US"/>
        </w:rPr>
      </w:pPr>
      <w:r w:rsidRPr="00024094">
        <w:rPr>
          <w:rFonts w:eastAsia="Arial Unicode MS" w:cs="Arial Unicode MS"/>
          <w:lang w:val="en-US"/>
        </w:rPr>
        <w:t>Max Mustermann</w:t>
      </w:r>
    </w:p>
    <w:p w14:paraId="7467997E" w14:textId="77777777" w:rsidR="00FB2C68" w:rsidRPr="00024094" w:rsidRDefault="00FB2C68">
      <w:pPr>
        <w:pStyle w:val="Text"/>
        <w:rPr>
          <w:lang w:val="en-US"/>
        </w:rPr>
      </w:pPr>
    </w:p>
    <w:p w14:paraId="45786119" w14:textId="77777777" w:rsidR="00FB2C68" w:rsidRPr="00024094" w:rsidRDefault="00FB2C68" w:rsidP="00294F3B">
      <w:pPr>
        <w:rPr>
          <w:lang w:val="en-US"/>
        </w:rPr>
      </w:pPr>
    </w:p>
    <w:p w14:paraId="3631CC55" w14:textId="77777777" w:rsidR="00FB2C68" w:rsidRPr="00024094" w:rsidRDefault="00000000">
      <w:pPr>
        <w:pStyle w:val="Text"/>
        <w:rPr>
          <w:lang w:val="en-US"/>
        </w:rPr>
      </w:pPr>
      <w:r w:rsidRPr="00024094">
        <w:rPr>
          <w:rFonts w:ascii="Arial Unicode MS" w:eastAsia="Arial Unicode MS" w:hAnsi="Arial Unicode MS" w:cs="Arial Unicode MS"/>
          <w:lang w:val="en-US"/>
        </w:rPr>
        <w:br w:type="page"/>
      </w:r>
    </w:p>
    <w:p w14:paraId="2F78A0F6" w14:textId="77777777" w:rsidR="00FB2C68" w:rsidRPr="00024094" w:rsidRDefault="00000000">
      <w:pPr>
        <w:pStyle w:val="Text"/>
        <w:rPr>
          <w:lang w:val="en-US"/>
        </w:rPr>
      </w:pPr>
      <w:r w:rsidRPr="00024094">
        <w:rPr>
          <w:rFonts w:eastAsia="Arial Unicode MS" w:cs="Arial Unicode MS"/>
          <w:lang w:val="en-US"/>
        </w:rPr>
        <w:lastRenderedPageBreak/>
        <w:t>Hent harunt ut quat a int rempos etum et optatet ipsunt escitib usdandae ra custotam que molorit accum rempor rat eatur, officimo de venditi nimagnientia cor min eum quid eum haribearume expla pori ullendit offictae ium landign ihicil excesen emoloribus.</w:t>
      </w:r>
    </w:p>
    <w:p w14:paraId="41C3CD2B" w14:textId="77777777" w:rsidR="00FB2C68" w:rsidRPr="00024094" w:rsidRDefault="00FB2C68">
      <w:pPr>
        <w:pStyle w:val="Text"/>
        <w:rPr>
          <w:lang w:val="en-US"/>
        </w:rPr>
      </w:pPr>
    </w:p>
    <w:p w14:paraId="0FA2AF42" w14:textId="77777777" w:rsidR="00FB2C68" w:rsidRPr="00024094" w:rsidRDefault="00000000">
      <w:pPr>
        <w:pStyle w:val="Text"/>
        <w:rPr>
          <w:lang w:val="en-US"/>
        </w:rPr>
      </w:pPr>
      <w:r w:rsidRPr="00024094">
        <w:rPr>
          <w:rFonts w:eastAsia="Arial Unicode MS" w:cs="Arial Unicode MS"/>
          <w:lang w:val="en-US"/>
        </w:rPr>
        <w:t>Bore nonsequ aerore, as sitiassitam, vellaborepe pratur sitate re voloris rerunt ommolup tatur, odis apedis sant la illes doloriae veria coriae plibus, sinctioribus exereperchil et odis abore veruptia volor aperione santiam asped que nonet quiaspe rspedis velenim eos mintibusdae omnimag natiam eic tem apis nissincto volut autem. Nequod quam acepre nis ma sitaspe rerferciet quam, alite sedipsa ntinusam vollamus alisit vercia culla doluptae sed unt lacimus.</w:t>
      </w:r>
    </w:p>
    <w:p w14:paraId="6F2A3923" w14:textId="77777777" w:rsidR="00FB2C68" w:rsidRPr="00024094" w:rsidRDefault="00FB2C68">
      <w:pPr>
        <w:pStyle w:val="Text"/>
        <w:rPr>
          <w:lang w:val="en-US"/>
        </w:rPr>
      </w:pPr>
    </w:p>
    <w:p w14:paraId="41DEDC77" w14:textId="77777777" w:rsidR="00FB2C68" w:rsidRDefault="00000000">
      <w:pPr>
        <w:pStyle w:val="Text"/>
      </w:pPr>
      <w:r w:rsidRPr="00024094">
        <w:rPr>
          <w:rFonts w:eastAsia="Arial Unicode MS" w:cs="Arial Unicode MS"/>
          <w:lang w:val="en-US"/>
        </w:rPr>
        <w:t xml:space="preserve">Dunt quiscii stotaque am aut la pos rehento omniam sita cum que cuscia net ute plabo. Igendaecte volor soluptiundae officiet quam, ulparum quaerum sit volor acculpa dolupta int et reressum que qui optata conescit, cum quodit odipsunto cuptati busantur? Quist, simpers pellignient maion cor seditia qui consequat doloriberum fugitat quia eum rest mint eium quidelestia poremqui dolorest pre doluptur? </w:t>
      </w:r>
      <w:r>
        <w:rPr>
          <w:rFonts w:eastAsia="Arial Unicode MS" w:cs="Arial Unicode MS"/>
        </w:rPr>
        <w:t>Lam quiatur a pa volupti squunt, omnim eat.</w:t>
      </w:r>
    </w:p>
    <w:p w14:paraId="1DBC98AD" w14:textId="77777777" w:rsidR="00FB2C68" w:rsidRDefault="00FB2C68">
      <w:pPr>
        <w:pStyle w:val="Text"/>
      </w:pPr>
    </w:p>
    <w:p w14:paraId="6739D759" w14:textId="77777777" w:rsidR="00FB2C68" w:rsidRDefault="00FB2C68">
      <w:pPr>
        <w:pStyle w:val="Text"/>
      </w:pPr>
    </w:p>
    <w:p w14:paraId="31075B82" w14:textId="77777777" w:rsidR="00FB2C68" w:rsidRDefault="00FB2C68">
      <w:pPr>
        <w:pStyle w:val="Text"/>
      </w:pPr>
    </w:p>
    <w:p w14:paraId="024E4C78" w14:textId="77777777" w:rsidR="00FB2C68" w:rsidRDefault="00000000">
      <w:pPr>
        <w:pStyle w:val="Text"/>
      </w:pPr>
      <w:r>
        <w:rPr>
          <w:rFonts w:eastAsia="Arial Unicode MS" w:cs="Arial Unicode MS"/>
        </w:rPr>
        <w:t>Mit freundlichen Grüßen</w:t>
      </w:r>
    </w:p>
    <w:p w14:paraId="10D83A97" w14:textId="77777777" w:rsidR="00FB2C68" w:rsidRDefault="00FB2C68">
      <w:pPr>
        <w:pStyle w:val="Text"/>
      </w:pPr>
    </w:p>
    <w:p w14:paraId="524C5FAA" w14:textId="77777777" w:rsidR="00FB2C68" w:rsidRDefault="00000000">
      <w:pPr>
        <w:pStyle w:val="Text"/>
      </w:pPr>
      <w:r>
        <w:rPr>
          <w:rFonts w:eastAsia="Arial Unicode MS" w:cs="Arial Unicode MS"/>
        </w:rPr>
        <w:t>Max Mustermann</w:t>
      </w:r>
    </w:p>
    <w:p w14:paraId="56FEDF10" w14:textId="77777777" w:rsidR="00FB2C68" w:rsidRDefault="00FB2C68">
      <w:pPr>
        <w:pStyle w:val="Text"/>
      </w:pPr>
    </w:p>
    <w:p w14:paraId="0AC04EA5" w14:textId="77777777" w:rsidR="00FB2C68" w:rsidRDefault="00FB2C68">
      <w:pPr>
        <w:pStyle w:val="Text"/>
      </w:pPr>
    </w:p>
    <w:p w14:paraId="0E95BDA7" w14:textId="77777777" w:rsidR="00FB2C68" w:rsidRDefault="00FB2C68">
      <w:pPr>
        <w:pStyle w:val="Text"/>
      </w:pPr>
    </w:p>
    <w:sectPr w:rsidR="00FB2C68" w:rsidSect="00EF53D7">
      <w:headerReference w:type="default" r:id="rId6"/>
      <w:pgSz w:w="11900" w:h="16840"/>
      <w:pgMar w:top="2835" w:right="3515" w:bottom="1699" w:left="1134" w:header="0" w:footer="0" w:gutter="0"/>
      <w:cols w:space="720"/>
      <w:docGrid w:linePitch="2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908EC4" w14:textId="77777777" w:rsidR="00D20D2E" w:rsidRDefault="00D20D2E">
      <w:r>
        <w:separator/>
      </w:r>
    </w:p>
  </w:endnote>
  <w:endnote w:type="continuationSeparator" w:id="0">
    <w:p w14:paraId="75B2DE65" w14:textId="77777777" w:rsidR="00D20D2E" w:rsidRDefault="00D20D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81A111F6-1281-0B41-A9C2-7EDEE3EE1539}"/>
    <w:embedBold r:id="rId2" w:fontKey="{F0B22E42-2E98-044B-8D85-6DB9882B70D3}"/>
  </w:font>
  <w:font w:name="Arial Unicode MS">
    <w:panose1 w:val="020B0604020202020204"/>
    <w:charset w:val="80"/>
    <w:family w:val="swiss"/>
    <w:pitch w:val="variable"/>
    <w:sig w:usb0="F7FFAFFF" w:usb1="E9DFFFFF" w:usb2="0000003F" w:usb3="00000000" w:csb0="003F01FF" w:csb1="00000000"/>
  </w:font>
  <w:font w:name="Open Sans">
    <w:panose1 w:val="00000000000000000000"/>
    <w:charset w:val="00"/>
    <w:family w:val="auto"/>
    <w:pitch w:val="variable"/>
    <w:sig w:usb0="E00002FF" w:usb1="4000201B" w:usb2="00000028" w:usb3="00000000" w:csb0="0000019F" w:csb1="00000000"/>
    <w:embedRegular r:id="rId3" w:fontKey="{EF18EB92-40E7-AC49-AEFA-D0B31C8D4E20}"/>
    <w:embedBold r:id="rId4" w:fontKey="{964F9449-051A-ED4A-90F6-0CAEED990CB2}"/>
  </w:font>
  <w:font w:name="Avenir Next Regular">
    <w:panose1 w:val="020B0503020202020204"/>
    <w:charset w:val="00"/>
    <w:family w:val="swiss"/>
    <w:pitch w:val="variable"/>
    <w:sig w:usb0="8000002F" w:usb1="5000204A" w:usb2="00000000" w:usb3="00000000" w:csb0="0000009B" w:csb1="00000000"/>
    <w:embedRegular r:id="rId5" w:fontKey="{926E4705-61FB-5740-A875-2EDB542D13BE}"/>
  </w:font>
  <w:font w:name="Open Sans SemiBold">
    <w:panose1 w:val="00000000000000000000"/>
    <w:charset w:val="00"/>
    <w:family w:val="auto"/>
    <w:pitch w:val="variable"/>
    <w:sig w:usb0="E00002FF" w:usb1="4000201B" w:usb2="00000028" w:usb3="00000000" w:csb0="0000019F" w:csb1="00000000"/>
    <w:embedBold r:id="rId6" w:fontKey="{E6937A8E-BB31-B648-AA5F-BDDF50169578}"/>
  </w:font>
  <w:font w:name="Arial">
    <w:panose1 w:val="020B0604020202020204"/>
    <w:charset w:val="00"/>
    <w:family w:val="swiss"/>
    <w:pitch w:val="variable"/>
    <w:sig w:usb0="E0002AFF" w:usb1="C0007843" w:usb2="00000009" w:usb3="00000000" w:csb0="000001FF" w:csb1="00000000"/>
    <w:embedRegular r:id="rId7" w:fontKey="{22F74D29-40DB-1548-B61C-E9EF89A0A5DC}"/>
  </w:font>
  <w:font w:name="Baskerville">
    <w:panose1 w:val="02020502070401020303"/>
    <w:charset w:val="00"/>
    <w:family w:val="roman"/>
    <w:pitch w:val="variable"/>
    <w:sig w:usb0="80000067" w:usb1="02000000" w:usb2="00000000" w:usb3="00000000" w:csb0="0000019F" w:csb1="00000000"/>
  </w:font>
  <w:font w:name="Avenir Next Demi Bold">
    <w:panose1 w:val="020B0703020202020204"/>
    <w:charset w:val="00"/>
    <w:family w:val="swiss"/>
    <w:pitch w:val="variable"/>
    <w:sig w:usb0="8000002F" w:usb1="5000204A" w:usb2="00000000" w:usb3="00000000" w:csb0="0000009B" w:csb1="00000000"/>
    <w:embedRegular r:id="rId9" w:fontKey="{EBB09981-636F-554E-8540-7EBA3ECF7045}"/>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13BFA9" w14:textId="77777777" w:rsidR="00D20D2E" w:rsidRDefault="00D20D2E">
      <w:r>
        <w:separator/>
      </w:r>
    </w:p>
  </w:footnote>
  <w:footnote w:type="continuationSeparator" w:id="0">
    <w:p w14:paraId="3A7CB29C" w14:textId="77777777" w:rsidR="00D20D2E" w:rsidRDefault="00D20D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C8B674" w14:textId="17B76815" w:rsidR="00FB2C68" w:rsidRDefault="00EF53D7" w:rsidP="00EF53D7">
    <w:pPr>
      <w:ind w:left="-1134"/>
    </w:pPr>
    <w:r>
      <w:rPr>
        <w:noProof/>
        <w14:textOutline w14:w="0" w14:cap="rnd" w14:cmpd="sng" w14:algn="ctr">
          <w14:noFill/>
          <w14:prstDash w14:val="solid"/>
          <w14:bevel/>
        </w14:textOutline>
      </w:rPr>
      <w:drawing>
        <wp:anchor distT="0" distB="0" distL="114300" distR="114300" simplePos="0" relativeHeight="251658240" behindDoc="1" locked="0" layoutInCell="1" allowOverlap="1" wp14:anchorId="2B146A43" wp14:editId="71ACFDF2">
          <wp:simplePos x="0" y="0"/>
          <wp:positionH relativeFrom="column">
            <wp:posOffset>-720090</wp:posOffset>
          </wp:positionH>
          <wp:positionV relativeFrom="paragraph">
            <wp:posOffset>0</wp:posOffset>
          </wp:positionV>
          <wp:extent cx="7559999" cy="10691586"/>
          <wp:effectExtent l="0" t="0" r="0" b="1905"/>
          <wp:wrapNone/>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a:blip r:embed="rId1">
                    <a:extLst>
                      <a:ext uri="{28A0092B-C50C-407E-A947-70E740481C1C}">
                        <a14:useLocalDpi xmlns:a14="http://schemas.microsoft.com/office/drawing/2010/main" val="0"/>
                      </a:ext>
                    </a:extLst>
                  </a:blip>
                  <a:stretch>
                    <a:fillRect/>
                  </a:stretch>
                </pic:blipFill>
                <pic:spPr>
                  <a:xfrm>
                    <a:off x="0" y="0"/>
                    <a:ext cx="7559999" cy="10691586"/>
                  </a:xfrm>
                  <a:prstGeom prst="rect">
                    <a:avLst/>
                  </a:prstGeom>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9"/>
  <w:displayBackgroundShape/>
  <w:embedTrueTypeFonts/>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36CA9"/>
    <w:rsid w:val="00024094"/>
    <w:rsid w:val="001862B0"/>
    <w:rsid w:val="00247F34"/>
    <w:rsid w:val="00294F3B"/>
    <w:rsid w:val="003176A9"/>
    <w:rsid w:val="0043481F"/>
    <w:rsid w:val="004A0AC9"/>
    <w:rsid w:val="004A4140"/>
    <w:rsid w:val="0053123F"/>
    <w:rsid w:val="00600E5F"/>
    <w:rsid w:val="00605B30"/>
    <w:rsid w:val="00641277"/>
    <w:rsid w:val="006841D5"/>
    <w:rsid w:val="00833365"/>
    <w:rsid w:val="008E71D6"/>
    <w:rsid w:val="009505A9"/>
    <w:rsid w:val="00A35FEC"/>
    <w:rsid w:val="00A36916"/>
    <w:rsid w:val="00A63883"/>
    <w:rsid w:val="00B36CA9"/>
    <w:rsid w:val="00B66189"/>
    <w:rsid w:val="00CA715C"/>
    <w:rsid w:val="00D20D2E"/>
    <w:rsid w:val="00E13B1C"/>
    <w:rsid w:val="00EF53D7"/>
    <w:rsid w:val="00FB2C6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4B7EBB"/>
  <w15:docId w15:val="{BC669162-649A-4444-A060-E4A0FBC3E1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Arial Unicode MS" w:hAnsi="Times New Roman" w:cs="Times New Roman"/>
        <w:bdr w:val="nil"/>
        <w:lang w:val="de-DE" w:eastAsia="de-DE"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94F3B"/>
    <w:rPr>
      <w:rFonts w:ascii="Open Sans" w:eastAsia="Avenir Next Regular" w:hAnsi="Open Sans" w:cs="Avenir Next Regular"/>
      <w:color w:val="000000"/>
      <w:sz w:val="18"/>
      <w14:textOutline w14:w="0" w14:cap="flat" w14:cmpd="sng" w14:algn="ctr">
        <w14:noFill/>
        <w14:prstDash w14:val="solid"/>
        <w14:bevel/>
      </w14:textOutline>
    </w:rPr>
  </w:style>
  <w:style w:type="paragraph" w:styleId="berschrift1">
    <w:name w:val="heading 1"/>
    <w:basedOn w:val="Standard"/>
    <w:next w:val="Standard"/>
    <w:link w:val="berschrift1Zchn"/>
    <w:autoRedefine/>
    <w:uiPriority w:val="9"/>
    <w:rsid w:val="00294F3B"/>
    <w:pPr>
      <w:keepNext/>
      <w:keepLines/>
      <w:spacing w:before="240"/>
      <w:outlineLvl w:val="0"/>
    </w:pPr>
    <w:rPr>
      <w:rFonts w:ascii="Open Sans SemiBold" w:eastAsiaTheme="majorEastAsia" w:hAnsi="Open Sans SemiBold" w:cstheme="majorBidi"/>
      <w:b/>
      <w:color w:val="000000" w:themeColor="text1"/>
      <w:sz w:val="20"/>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qFormat/>
    <w:rsid w:val="00294F3B"/>
    <w:rPr>
      <w:rFonts w:ascii="Open Sans" w:hAnsi="Open Sans"/>
      <w:b w:val="0"/>
      <w:i w:val="0"/>
      <w:color w:val="000000" w:themeColor="text1"/>
      <w:u w:val="none"/>
    </w:rPr>
  </w:style>
  <w:style w:type="table" w:customStyle="1" w:styleId="TableNormal">
    <w:name w:val="Table Normal"/>
    <w:tblPr>
      <w:tblInd w:w="0" w:type="dxa"/>
      <w:tblCellMar>
        <w:top w:w="0" w:type="dxa"/>
        <w:left w:w="0" w:type="dxa"/>
        <w:bottom w:w="0" w:type="dxa"/>
        <w:right w:w="0" w:type="dxa"/>
      </w:tblCellMar>
    </w:tblPr>
  </w:style>
  <w:style w:type="paragraph" w:customStyle="1" w:styleId="Betreff">
    <w:name w:val="Betreff"/>
    <w:autoRedefine/>
    <w:qFormat/>
    <w:rsid w:val="00294F3B"/>
    <w:pPr>
      <w:spacing w:line="280" w:lineRule="exact"/>
    </w:pPr>
    <w:rPr>
      <w:rFonts w:ascii="Open Sans SemiBold" w:hAnsi="Open Sans SemiBold" w:cs="Arial Unicode MS"/>
      <w:b/>
      <w:bCs/>
      <w:color w:val="000000"/>
      <w:szCs w:val="22"/>
      <w14:textOutline w14:w="0" w14:cap="flat" w14:cmpd="sng" w14:algn="ctr">
        <w14:noFill/>
        <w14:prstDash w14:val="solid"/>
        <w14:bevel/>
      </w14:textOutline>
    </w:rPr>
  </w:style>
  <w:style w:type="paragraph" w:customStyle="1" w:styleId="Text">
    <w:name w:val="Text"/>
    <w:autoRedefine/>
    <w:qFormat/>
    <w:rsid w:val="00247F34"/>
    <w:pPr>
      <w:spacing w:line="280" w:lineRule="exact"/>
    </w:pPr>
    <w:rPr>
      <w:rFonts w:ascii="Open Sans" w:eastAsia="Arial" w:hAnsi="Open Sans" w:cs="Arial"/>
      <w:color w:val="000000"/>
      <w:sz w:val="18"/>
      <w:szCs w:val="18"/>
      <w14:textOutline w14:w="0" w14:cap="flat" w14:cmpd="sng" w14:algn="ctr">
        <w14:noFill/>
        <w14:prstDash w14:val="solid"/>
        <w14:bevel/>
      </w14:textOutline>
    </w:rPr>
  </w:style>
  <w:style w:type="paragraph" w:customStyle="1" w:styleId="RechteSpalteberschrift">
    <w:name w:val="Rechte Spalte Überschrift"/>
    <w:autoRedefine/>
    <w:qFormat/>
    <w:rsid w:val="009505A9"/>
    <w:pPr>
      <w:spacing w:line="280" w:lineRule="atLeast"/>
    </w:pPr>
    <w:rPr>
      <w:rFonts w:ascii="Open Sans" w:hAnsi="Open Sans" w:cs="Arial Unicode MS"/>
      <w:color w:val="0070C0"/>
      <w:sz w:val="18"/>
      <w:szCs w:val="18"/>
      <w14:textOutline w14:w="0" w14:cap="flat" w14:cmpd="sng" w14:algn="ctr">
        <w14:noFill/>
        <w14:prstDash w14:val="solid"/>
        <w14:bevel/>
      </w14:textOutline>
    </w:rPr>
  </w:style>
  <w:style w:type="paragraph" w:customStyle="1" w:styleId="RechteSpalteFlietext">
    <w:name w:val="Rechte Spalte Fließtext"/>
    <w:autoRedefine/>
    <w:qFormat/>
    <w:rsid w:val="009505A9"/>
    <w:pPr>
      <w:tabs>
        <w:tab w:val="right" w:pos="4340"/>
      </w:tabs>
      <w:spacing w:after="85" w:line="240" w:lineRule="atLeast"/>
    </w:pPr>
    <w:rPr>
      <w:rFonts w:ascii="Open Sans" w:hAnsi="Open Sans" w:cs="Arial Unicode MS"/>
      <w:color w:val="000000"/>
      <w:sz w:val="16"/>
      <w:szCs w:val="16"/>
      <w:lang w:val="nl-NL"/>
      <w14:textOutline w14:w="0" w14:cap="flat" w14:cmpd="sng" w14:algn="ctr">
        <w14:noFill/>
        <w14:prstDash w14:val="solid"/>
        <w14:bevel/>
      </w14:textOutline>
    </w:rPr>
  </w:style>
  <w:style w:type="paragraph" w:styleId="Datum">
    <w:name w:val="Date"/>
    <w:autoRedefine/>
    <w:qFormat/>
    <w:rsid w:val="00294F3B"/>
    <w:pPr>
      <w:spacing w:line="280" w:lineRule="exact"/>
      <w:jc w:val="right"/>
    </w:pPr>
    <w:rPr>
      <w:rFonts w:ascii="Open Sans" w:hAnsi="Open Sans" w:cs="Arial Unicode MS"/>
      <w:color w:val="000000"/>
      <w:sz w:val="18"/>
      <w:szCs w:val="18"/>
      <w14:textOutline w14:w="0" w14:cap="flat" w14:cmpd="sng" w14:algn="ctr">
        <w14:noFill/>
        <w14:prstDash w14:val="solid"/>
        <w14:bevel/>
      </w14:textOutline>
    </w:rPr>
  </w:style>
  <w:style w:type="character" w:customStyle="1" w:styleId="berschrift1Zchn">
    <w:name w:val="Überschrift 1 Zchn"/>
    <w:basedOn w:val="Absatz-Standardschriftart"/>
    <w:link w:val="berschrift1"/>
    <w:uiPriority w:val="9"/>
    <w:rsid w:val="00294F3B"/>
    <w:rPr>
      <w:rFonts w:ascii="Open Sans SemiBold" w:eastAsiaTheme="majorEastAsia" w:hAnsi="Open Sans SemiBold" w:cstheme="majorBidi"/>
      <w:b/>
      <w:color w:val="000000" w:themeColor="text1"/>
      <w:szCs w:val="32"/>
      <w14:textOutline w14:w="0" w14:cap="flat" w14:cmpd="sng" w14:algn="ctr">
        <w14:noFill/>
        <w14:prstDash w14:val="solid"/>
        <w14:bevel/>
      </w14:textOutline>
    </w:rPr>
  </w:style>
  <w:style w:type="paragraph" w:styleId="Kopfzeile">
    <w:name w:val="header"/>
    <w:basedOn w:val="Standard"/>
    <w:link w:val="KopfzeileZchn"/>
    <w:uiPriority w:val="99"/>
    <w:unhideWhenUsed/>
    <w:rsid w:val="00EF53D7"/>
    <w:pPr>
      <w:tabs>
        <w:tab w:val="center" w:pos="4536"/>
        <w:tab w:val="right" w:pos="9072"/>
      </w:tabs>
    </w:pPr>
  </w:style>
  <w:style w:type="character" w:customStyle="1" w:styleId="KopfzeileZchn">
    <w:name w:val="Kopfzeile Zchn"/>
    <w:basedOn w:val="Absatz-Standardschriftart"/>
    <w:link w:val="Kopfzeile"/>
    <w:uiPriority w:val="99"/>
    <w:rsid w:val="00EF53D7"/>
    <w:rPr>
      <w:rFonts w:ascii="Open Sans" w:eastAsia="Avenir Next Regular" w:hAnsi="Open Sans" w:cs="Avenir Next Regular"/>
      <w:color w:val="000000"/>
      <w:sz w:val="18"/>
      <w14:textOutline w14:w="0" w14:cap="flat" w14:cmpd="sng" w14:algn="ctr">
        <w14:noFill/>
        <w14:prstDash w14:val="solid"/>
        <w14:bevel/>
      </w14:textOutline>
    </w:rPr>
  </w:style>
  <w:style w:type="paragraph" w:styleId="Fuzeile">
    <w:name w:val="footer"/>
    <w:basedOn w:val="Standard"/>
    <w:link w:val="FuzeileZchn"/>
    <w:uiPriority w:val="99"/>
    <w:unhideWhenUsed/>
    <w:rsid w:val="00EF53D7"/>
    <w:pPr>
      <w:tabs>
        <w:tab w:val="center" w:pos="4536"/>
        <w:tab w:val="right" w:pos="9072"/>
      </w:tabs>
    </w:pPr>
  </w:style>
  <w:style w:type="character" w:customStyle="1" w:styleId="FuzeileZchn">
    <w:name w:val="Fußzeile Zchn"/>
    <w:basedOn w:val="Absatz-Standardschriftart"/>
    <w:link w:val="Fuzeile"/>
    <w:uiPriority w:val="99"/>
    <w:rsid w:val="00EF53D7"/>
    <w:rPr>
      <w:rFonts w:ascii="Open Sans" w:eastAsia="Avenir Next Regular" w:hAnsi="Open Sans" w:cs="Avenir Next Regular"/>
      <w:color w:val="000000"/>
      <w:sz w:val="18"/>
      <w14:textOutline w14:w="0" w14:cap="flat" w14:cmpd="sng" w14:algn="ctr">
        <w14:noFill/>
        <w14:prstDash w14:val="solid"/>
        <w14:bevel/>
      </w14:textOutli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nestor/Documents/nextcloud_neuss/Marketing/Nestor/NBI_Office-Vorlagen/Briefbogen/Word-Template/NBI_Word-Template_Arial_221026.dotx" TargetMode="External"/></Relationships>
</file>

<file path=word/theme/theme1.xml><?xml version="1.0" encoding="utf-8"?>
<a:theme xmlns:a="http://schemas.openxmlformats.org/drawingml/2006/main" name="03_German_Modern_Business_DIN5008-B">
  <a:themeElements>
    <a:clrScheme name="03_German_Modern_Business_DIN5008-B">
      <a:dk1>
        <a:srgbClr val="000000"/>
      </a:dk1>
      <a:lt1>
        <a:srgbClr val="FFFFFF"/>
      </a:lt1>
      <a:dk2>
        <a:srgbClr val="444444"/>
      </a:dk2>
      <a:lt2>
        <a:srgbClr val="AAAAAA"/>
      </a:lt2>
      <a:accent1>
        <a:srgbClr val="0091C2"/>
      </a:accent1>
      <a:accent2>
        <a:srgbClr val="5EA03C"/>
      </a:accent2>
      <a:accent3>
        <a:srgbClr val="E5B400"/>
      </a:accent3>
      <a:accent4>
        <a:srgbClr val="E55F00"/>
      </a:accent4>
      <a:accent5>
        <a:srgbClr val="E63A11"/>
      </a:accent5>
      <a:accent6>
        <a:srgbClr val="6822AA"/>
      </a:accent6>
      <a:hlink>
        <a:srgbClr val="0000FF"/>
      </a:hlink>
      <a:folHlink>
        <a:srgbClr val="FF00FF"/>
      </a:folHlink>
    </a:clrScheme>
    <a:fontScheme name="03_German_Modern_Business_DIN5008-B">
      <a:majorFont>
        <a:latin typeface="Baskerville"/>
        <a:ea typeface="Baskerville"/>
        <a:cs typeface="Baskerville"/>
      </a:majorFont>
      <a:minorFont>
        <a:latin typeface="Avenir Next Demi Bold"/>
        <a:ea typeface="Avenir Next Demi Bold"/>
        <a:cs typeface="Avenir Next Demi Bold"/>
      </a:minorFont>
    </a:fontScheme>
    <a:fmtScheme name="03_German_Modern_Business_DIN5008-B">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accent3">
            <a:lumOff val="4781"/>
          </a:schemeClr>
        </a:solidFill>
        <a:ln w="12700" cap="flat">
          <a:noFill/>
          <a:miter lim="400000"/>
        </a:ln>
        <a:effectLst/>
        <a:sp3d/>
      </a:spPr>
      <a:bodyPr rot="0" spcFirstLastPara="1" vertOverflow="overflow" horzOverflow="overflow" vert="horz" wrap="square" lIns="50800" tIns="50800" rIns="50800" bIns="50800" numCol="1" spcCol="38100" rtlCol="0" anchor="ctr">
        <a:spAutoFit/>
      </a:bodyPr>
      <a:lstStyle>
        <a:defPPr marL="0" marR="0" indent="0" algn="ctr" defTabSz="457200" rtl="0" fontAlgn="auto" latinLnBrk="0" hangingPunct="0">
          <a:lnSpc>
            <a:spcPct val="100000"/>
          </a:lnSpc>
          <a:spcBef>
            <a:spcPts val="0"/>
          </a:spcBef>
          <a:spcAft>
            <a:spcPts val="0"/>
          </a:spcAft>
          <a:buClrTx/>
          <a:buSzTx/>
          <a:buFontTx/>
          <a:buNone/>
          <a:tabLst/>
          <a:defRPr kumimoji="0" sz="1200" b="0" i="1" u="none" strike="noStrike" cap="none" spc="0" normalizeH="0" baseline="0">
            <a:ln>
              <a:noFill/>
            </a:ln>
            <a:solidFill>
              <a:srgbClr val="222222"/>
            </a:solidFill>
            <a:effectLst/>
            <a:uFillTx/>
            <a:latin typeface="Avenir Next Regular"/>
            <a:ea typeface="Avenir Next Regular"/>
            <a:cs typeface="Avenir Next Regular"/>
            <a:sym typeface="Avenir Next Regular"/>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127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0" hangingPunct="0">
          <a:lnSpc>
            <a:spcPts val="1400"/>
          </a:lnSpc>
          <a:spcBef>
            <a:spcPts val="0"/>
          </a:spcBef>
          <a:spcAft>
            <a:spcPts val="0"/>
          </a:spcAft>
          <a:buClrTx/>
          <a:buSzTx/>
          <a:buFontTx/>
          <a:buNone/>
          <a:tabLst/>
          <a:defRPr kumimoji="0" sz="900" b="0" i="0" u="none" strike="noStrike" cap="none" spc="0" normalizeH="0" baseline="0">
            <a:ln>
              <a:noFill/>
            </a:ln>
            <a:solidFill>
              <a:srgbClr val="000000"/>
            </a:solidFill>
            <a:effectLst/>
            <a:uFillTx/>
            <a:latin typeface="Arial"/>
            <a:ea typeface="Arial"/>
            <a:cs typeface="Arial"/>
            <a:sym typeface="Arial"/>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NBI_Word-Template_Arial_221026.dotx</Template>
  <TotalTime>0</TotalTime>
  <Pages>2</Pages>
  <Words>336</Words>
  <Characters>2124</Characters>
  <Application>Microsoft Office Word</Application>
  <DocSecurity>0</DocSecurity>
  <Lines>17</Lines>
  <Paragraphs>4</Paragraphs>
  <ScaleCrop>false</ScaleCrop>
  <HeadingPairs>
    <vt:vector size="2" baseType="variant">
      <vt:variant>
        <vt:lpstr>Titel</vt:lpstr>
      </vt:variant>
      <vt:variant>
        <vt:i4>1</vt:i4>
      </vt:variant>
    </vt:vector>
  </HeadingPairs>
  <TitlesOfParts>
    <vt:vector size="1" baseType="lpstr">
      <vt:lpstr/>
    </vt:vector>
  </TitlesOfParts>
  <Manager/>
  <Company/>
  <LinksUpToDate>false</LinksUpToDate>
  <CharactersWithSpaces>2456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Florian Dreher</dc:creator>
  <cp:keywords/>
  <dc:description/>
  <cp:lastModifiedBy>Florian Dreher</cp:lastModifiedBy>
  <cp:revision>13</cp:revision>
  <dcterms:created xsi:type="dcterms:W3CDTF">2022-12-18T07:47:00Z</dcterms:created>
  <dcterms:modified xsi:type="dcterms:W3CDTF">2025-07-28T07:58:00Z</dcterms:modified>
  <cp:category/>
</cp:coreProperties>
</file>